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0CE7BA3D" w14:textId="369FB087" w:rsidR="00036757" w:rsidRPr="002503DB" w:rsidRDefault="00036757" w:rsidP="00E942F8">
      <w:pPr>
        <w:spacing w:after="60" w:line="252" w:lineRule="auto"/>
        <w:jc w:val="right"/>
        <w:rPr>
          <w:rFonts w:ascii="Arial" w:hAnsi="Arial" w:cs="Arial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</w:t>
      </w:r>
      <w:r w:rsidR="004C2C9E">
        <w:rPr>
          <w:rFonts w:ascii="Arial" w:eastAsia="Times New Roman" w:hAnsi="Arial" w:cs="Arial"/>
          <w:b/>
          <w:color w:val="231F20" w:themeColor="text1"/>
        </w:rPr>
        <w:t>7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326E0">
        <w:rPr>
          <w:rFonts w:ascii="Arial" w:eastAsia="Times New Roman" w:hAnsi="Arial" w:cs="Arial"/>
          <w:b/>
          <w:color w:val="231F20" w:themeColor="text1"/>
        </w:rPr>
        <w:t>Wykaz doświadczenia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4C2C9E">
        <w:rPr>
          <w:rFonts w:ascii="Arial" w:eastAsia="Times New Roman" w:hAnsi="Arial" w:cs="Arial"/>
          <w:b/>
          <w:color w:val="231F20" w:themeColor="text1"/>
        </w:rPr>
        <w:t>27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8C2B94">
        <w:rPr>
          <w:rFonts w:ascii="Arial" w:eastAsia="Times New Roman" w:hAnsi="Arial" w:cs="Arial"/>
          <w:b/>
          <w:color w:val="231F20" w:themeColor="text1"/>
        </w:rPr>
        <w:t>6</w:t>
      </w: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5A1BE03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</w:t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  <w:t xml:space="preserve">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4BE24531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</w:t>
      </w:r>
      <w:r w:rsidR="00E326E0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043270EA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</w:p>
    <w:p w14:paraId="13B666FF" w14:textId="7964AC77" w:rsidR="00561150" w:rsidRPr="00E603A8" w:rsidRDefault="00E326E0" w:rsidP="00561150">
      <w:pPr>
        <w:spacing w:after="60" w:line="276" w:lineRule="auto"/>
        <w:rPr>
          <w:rFonts w:ascii="Arial" w:hAnsi="Arial" w:cs="Arial"/>
        </w:rPr>
      </w:pPr>
      <w:r w:rsidRPr="00E326E0">
        <w:rPr>
          <w:rFonts w:ascii="Arial" w:hAnsi="Arial" w:cs="Arial"/>
        </w:rPr>
        <w:t xml:space="preserve">Niniejszym deklarujemy wykonanie </w:t>
      </w:r>
      <w:r w:rsidR="00561150" w:rsidRPr="00561150">
        <w:rPr>
          <w:rFonts w:ascii="Arial" w:hAnsi="Arial" w:cs="Arial"/>
        </w:rPr>
        <w:t xml:space="preserve">w okresie ostatnich 3 lat przed upływem terminu składania ofert (a jeżeli okres prowadzenia działalności jest krótszy – w tym okresie) </w:t>
      </w:r>
      <w:r w:rsidR="00BC0E73">
        <w:rPr>
          <w:rFonts w:ascii="Arial" w:hAnsi="Arial" w:cs="Arial"/>
        </w:rPr>
        <w:t>poniższych dostaw spełniających wymagania określone w Zapytaniu ofertowym:</w:t>
      </w:r>
    </w:p>
    <w:p w14:paraId="24A8B987" w14:textId="77777777" w:rsidR="00E326E0" w:rsidRDefault="00E326E0" w:rsidP="00E326E0">
      <w:pPr>
        <w:spacing w:after="60" w:line="276" w:lineRule="auto"/>
        <w:rPr>
          <w:rFonts w:ascii="Arial" w:hAnsi="Arial" w:cs="Arial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974"/>
        <w:gridCol w:w="1914"/>
        <w:gridCol w:w="1914"/>
      </w:tblGrid>
      <w:tr w:rsidR="00E326E0" w:rsidRPr="008D70A8" w14:paraId="1E17C10E" w14:textId="77777777" w:rsidTr="00FA5031">
        <w:tc>
          <w:tcPr>
            <w:tcW w:w="675" w:type="dxa"/>
            <w:vAlign w:val="center"/>
          </w:tcPr>
          <w:p w14:paraId="32A56B0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119" w:type="dxa"/>
            <w:vAlign w:val="center"/>
          </w:tcPr>
          <w:p w14:paraId="0F07C29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Podmiot na rzecz którego zostało wykonanie zadanie</w:t>
            </w:r>
          </w:p>
        </w:tc>
        <w:tc>
          <w:tcPr>
            <w:tcW w:w="6974" w:type="dxa"/>
            <w:vAlign w:val="center"/>
          </w:tcPr>
          <w:p w14:paraId="37C1B70F" w14:textId="51139CA9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Opis zadania</w:t>
            </w:r>
          </w:p>
        </w:tc>
        <w:tc>
          <w:tcPr>
            <w:tcW w:w="1914" w:type="dxa"/>
            <w:vAlign w:val="center"/>
          </w:tcPr>
          <w:p w14:paraId="1D9892DE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Okres realizacji zadania</w:t>
            </w:r>
          </w:p>
        </w:tc>
        <w:tc>
          <w:tcPr>
            <w:tcW w:w="1914" w:type="dxa"/>
            <w:vAlign w:val="center"/>
          </w:tcPr>
          <w:p w14:paraId="01470F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Wartość zadania</w:t>
            </w:r>
          </w:p>
        </w:tc>
      </w:tr>
      <w:tr w:rsidR="00E326E0" w:rsidRPr="008D70A8" w14:paraId="2D87C0E4" w14:textId="77777777" w:rsidTr="00FA5031">
        <w:tc>
          <w:tcPr>
            <w:tcW w:w="675" w:type="dxa"/>
            <w:vAlign w:val="center"/>
          </w:tcPr>
          <w:p w14:paraId="1055FD33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119" w:type="dxa"/>
            <w:vAlign w:val="center"/>
          </w:tcPr>
          <w:p w14:paraId="4DDF349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06F1DA7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755DEC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450DF0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3BFD4FB4" w14:textId="77777777" w:rsidTr="00FA5031">
        <w:tc>
          <w:tcPr>
            <w:tcW w:w="675" w:type="dxa"/>
            <w:vAlign w:val="center"/>
          </w:tcPr>
          <w:p w14:paraId="4BFFC6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119" w:type="dxa"/>
            <w:vAlign w:val="center"/>
          </w:tcPr>
          <w:p w14:paraId="2E5C637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2960A82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C204E9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E73CFF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14FBE5BB" w14:textId="77777777" w:rsidTr="00FA5031">
        <w:tc>
          <w:tcPr>
            <w:tcW w:w="675" w:type="dxa"/>
            <w:vAlign w:val="center"/>
          </w:tcPr>
          <w:p w14:paraId="7FE78FA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119" w:type="dxa"/>
            <w:vAlign w:val="center"/>
          </w:tcPr>
          <w:p w14:paraId="717F86CF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4639E6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3CC16C6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6367823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56F456A7" w14:textId="77777777" w:rsidTr="00FA5031">
        <w:tc>
          <w:tcPr>
            <w:tcW w:w="675" w:type="dxa"/>
            <w:vAlign w:val="center"/>
          </w:tcPr>
          <w:p w14:paraId="1EA8F7A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119" w:type="dxa"/>
            <w:vAlign w:val="center"/>
          </w:tcPr>
          <w:p w14:paraId="533258E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D8A54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4EEA4B8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D60D5B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7423B8F5" w14:textId="77777777" w:rsidTr="00FA5031">
        <w:tc>
          <w:tcPr>
            <w:tcW w:w="675" w:type="dxa"/>
            <w:vAlign w:val="center"/>
          </w:tcPr>
          <w:p w14:paraId="76AD17D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119" w:type="dxa"/>
            <w:vAlign w:val="center"/>
          </w:tcPr>
          <w:p w14:paraId="69785E68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9CAAAC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F0561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C8C0EE2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0E55D4CA" w14:textId="77777777" w:rsidR="00E326E0" w:rsidRPr="00E326E0" w:rsidRDefault="00E326E0" w:rsidP="00E326E0">
      <w:pPr>
        <w:spacing w:after="60" w:line="276" w:lineRule="auto"/>
        <w:rPr>
          <w:rFonts w:ascii="Arial" w:hAnsi="Arial" w:cs="Arial"/>
        </w:rPr>
      </w:pPr>
    </w:p>
    <w:p w14:paraId="4D2FC464" w14:textId="11C44D72" w:rsidR="00E326E0" w:rsidRPr="001714BC" w:rsidRDefault="00E326E0" w:rsidP="00E326E0">
      <w:pPr>
        <w:pStyle w:val="Akapitzlist"/>
        <w:spacing w:after="60" w:line="276" w:lineRule="auto"/>
        <w:ind w:left="0"/>
        <w:rPr>
          <w:rFonts w:ascii="Arial" w:hAnsi="Arial" w:cs="Arial"/>
          <w:b/>
          <w:bCs/>
          <w:color w:val="FF0000"/>
        </w:rPr>
      </w:pPr>
      <w:r w:rsidRPr="001714BC">
        <w:rPr>
          <w:rFonts w:ascii="Arial" w:hAnsi="Arial" w:cs="Arial"/>
          <w:b/>
          <w:bCs/>
          <w:color w:val="FF0000"/>
        </w:rPr>
        <w:t>UWAGA: Do wykazu należy dołączyć dowody (referencje, potwierdzenie należytego wykonania usługi) potwierdzające należyte wykonanie wykazanych zadań.</w:t>
      </w:r>
    </w:p>
    <w:p w14:paraId="789E9898" w14:textId="1A64FAB5" w:rsidR="00036757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0B0AE277" w14:textId="77777777" w:rsidR="00E326E0" w:rsidRPr="002503DB" w:rsidRDefault="00E326E0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854679">
      <w:pPr>
        <w:pStyle w:val="Podpis"/>
        <w:ind w:left="9072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A503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3A59" w14:textId="77777777" w:rsidR="005678CF" w:rsidRDefault="005678CF" w:rsidP="00866834">
      <w:r>
        <w:separator/>
      </w:r>
    </w:p>
  </w:endnote>
  <w:endnote w:type="continuationSeparator" w:id="0">
    <w:p w14:paraId="6790CC52" w14:textId="77777777" w:rsidR="005678CF" w:rsidRDefault="005678CF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64532B07">
          <wp:simplePos x="0" y="0"/>
          <wp:positionH relativeFrom="page">
            <wp:posOffset>3131820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53F45018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F06343" w:rsidRPr="00F06343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5DABA56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738C" w14:textId="77777777" w:rsidR="005678CF" w:rsidRDefault="005678CF" w:rsidP="00866834">
      <w:r>
        <w:separator/>
      </w:r>
    </w:p>
  </w:footnote>
  <w:footnote w:type="continuationSeparator" w:id="0">
    <w:p w14:paraId="0ABE2AD7" w14:textId="77777777" w:rsidR="005678CF" w:rsidRDefault="005678CF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132B662A" w:rsidR="008B2062" w:rsidRDefault="00B57658" w:rsidP="00FA5031">
    <w:pPr>
      <w:tabs>
        <w:tab w:val="left" w:pos="9915"/>
      </w:tabs>
    </w:pPr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F779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03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B6B1F"/>
    <w:multiLevelType w:val="hybridMultilevel"/>
    <w:tmpl w:val="9FD8C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31C52"/>
    <w:multiLevelType w:val="hybridMultilevel"/>
    <w:tmpl w:val="3FCA9498"/>
    <w:lvl w:ilvl="0" w:tplc="0D86512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05891">
    <w:abstractNumId w:val="9"/>
  </w:num>
  <w:num w:numId="2" w16cid:durableId="337394504">
    <w:abstractNumId w:val="8"/>
  </w:num>
  <w:num w:numId="3" w16cid:durableId="1852597930">
    <w:abstractNumId w:val="3"/>
  </w:num>
  <w:num w:numId="4" w16cid:durableId="1931247">
    <w:abstractNumId w:val="2"/>
  </w:num>
  <w:num w:numId="5" w16cid:durableId="730352735">
    <w:abstractNumId w:val="1"/>
  </w:num>
  <w:num w:numId="6" w16cid:durableId="1906330407">
    <w:abstractNumId w:val="0"/>
  </w:num>
  <w:num w:numId="7" w16cid:durableId="68769778">
    <w:abstractNumId w:val="7"/>
  </w:num>
  <w:num w:numId="8" w16cid:durableId="1253664516">
    <w:abstractNumId w:val="6"/>
  </w:num>
  <w:num w:numId="9" w16cid:durableId="1427771055">
    <w:abstractNumId w:val="5"/>
  </w:num>
  <w:num w:numId="10" w16cid:durableId="1775594834">
    <w:abstractNumId w:val="4"/>
  </w:num>
  <w:num w:numId="11" w16cid:durableId="1640526878">
    <w:abstractNumId w:val="24"/>
  </w:num>
  <w:num w:numId="12" w16cid:durableId="834413608">
    <w:abstractNumId w:val="12"/>
  </w:num>
  <w:num w:numId="13" w16cid:durableId="146871239">
    <w:abstractNumId w:val="10"/>
  </w:num>
  <w:num w:numId="14" w16cid:durableId="1698194459">
    <w:abstractNumId w:val="18"/>
  </w:num>
  <w:num w:numId="15" w16cid:durableId="935944192">
    <w:abstractNumId w:val="26"/>
  </w:num>
  <w:num w:numId="16" w16cid:durableId="2057702142">
    <w:abstractNumId w:val="28"/>
  </w:num>
  <w:num w:numId="17" w16cid:durableId="964234129">
    <w:abstractNumId w:val="15"/>
  </w:num>
  <w:num w:numId="18" w16cid:durableId="862591525">
    <w:abstractNumId w:val="29"/>
  </w:num>
  <w:num w:numId="19" w16cid:durableId="1899897493">
    <w:abstractNumId w:val="27"/>
  </w:num>
  <w:num w:numId="20" w16cid:durableId="1966545075">
    <w:abstractNumId w:val="11"/>
  </w:num>
  <w:num w:numId="21" w16cid:durableId="1224364638">
    <w:abstractNumId w:val="14"/>
  </w:num>
  <w:num w:numId="22" w16cid:durableId="12095384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337874">
    <w:abstractNumId w:val="16"/>
  </w:num>
  <w:num w:numId="24" w16cid:durableId="200821965">
    <w:abstractNumId w:val="19"/>
  </w:num>
  <w:num w:numId="25" w16cid:durableId="1677225737">
    <w:abstractNumId w:val="20"/>
  </w:num>
  <w:num w:numId="26" w16cid:durableId="1786121264">
    <w:abstractNumId w:val="13"/>
  </w:num>
  <w:num w:numId="27" w16cid:durableId="633559010">
    <w:abstractNumId w:val="21"/>
  </w:num>
  <w:num w:numId="28" w16cid:durableId="1397699589">
    <w:abstractNumId w:val="25"/>
  </w:num>
  <w:num w:numId="29" w16cid:durableId="1348943147">
    <w:abstractNumId w:val="22"/>
  </w:num>
  <w:num w:numId="30" w16cid:durableId="6418874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6005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35B4"/>
    <w:rsid w:val="001E4E47"/>
    <w:rsid w:val="001F6786"/>
    <w:rsid w:val="001F6BED"/>
    <w:rsid w:val="0022264D"/>
    <w:rsid w:val="00225DB9"/>
    <w:rsid w:val="00231524"/>
    <w:rsid w:val="0023511B"/>
    <w:rsid w:val="002436C3"/>
    <w:rsid w:val="002B0991"/>
    <w:rsid w:val="002B3EAC"/>
    <w:rsid w:val="002C5A8A"/>
    <w:rsid w:val="002D1CE5"/>
    <w:rsid w:val="002D2D90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A2EE0"/>
    <w:rsid w:val="003B5849"/>
    <w:rsid w:val="003C3467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C2C9E"/>
    <w:rsid w:val="004E1A8A"/>
    <w:rsid w:val="004F5805"/>
    <w:rsid w:val="004F5815"/>
    <w:rsid w:val="0050210C"/>
    <w:rsid w:val="0052065D"/>
    <w:rsid w:val="00526CDD"/>
    <w:rsid w:val="005377DC"/>
    <w:rsid w:val="0055460C"/>
    <w:rsid w:val="00561150"/>
    <w:rsid w:val="005678CF"/>
    <w:rsid w:val="00593004"/>
    <w:rsid w:val="005C0301"/>
    <w:rsid w:val="005D1495"/>
    <w:rsid w:val="005D7284"/>
    <w:rsid w:val="0060486C"/>
    <w:rsid w:val="006215FF"/>
    <w:rsid w:val="00654882"/>
    <w:rsid w:val="0066285D"/>
    <w:rsid w:val="00673B10"/>
    <w:rsid w:val="006747BD"/>
    <w:rsid w:val="00685450"/>
    <w:rsid w:val="006B4BF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603E9"/>
    <w:rsid w:val="00782311"/>
    <w:rsid w:val="007A4FCE"/>
    <w:rsid w:val="007B4796"/>
    <w:rsid w:val="007B58FC"/>
    <w:rsid w:val="007F1455"/>
    <w:rsid w:val="007F6EB4"/>
    <w:rsid w:val="00805DF6"/>
    <w:rsid w:val="00821F16"/>
    <w:rsid w:val="008301AA"/>
    <w:rsid w:val="0084396A"/>
    <w:rsid w:val="00851BF9"/>
    <w:rsid w:val="00854679"/>
    <w:rsid w:val="00854B7B"/>
    <w:rsid w:val="00866834"/>
    <w:rsid w:val="00867CB5"/>
    <w:rsid w:val="00871427"/>
    <w:rsid w:val="008A1D0A"/>
    <w:rsid w:val="008A5DBF"/>
    <w:rsid w:val="008B2062"/>
    <w:rsid w:val="008C1729"/>
    <w:rsid w:val="008C2B94"/>
    <w:rsid w:val="008C464D"/>
    <w:rsid w:val="008C75DD"/>
    <w:rsid w:val="008D4687"/>
    <w:rsid w:val="008E04B2"/>
    <w:rsid w:val="008F209D"/>
    <w:rsid w:val="008F2CC9"/>
    <w:rsid w:val="00901F90"/>
    <w:rsid w:val="009154F2"/>
    <w:rsid w:val="009217B0"/>
    <w:rsid w:val="00923251"/>
    <w:rsid w:val="00930878"/>
    <w:rsid w:val="009436DB"/>
    <w:rsid w:val="00965072"/>
    <w:rsid w:val="00970A28"/>
    <w:rsid w:val="00970D51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2CB7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C0E73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97281"/>
    <w:rsid w:val="00CA34CF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25F12"/>
    <w:rsid w:val="00E326E0"/>
    <w:rsid w:val="00E603A8"/>
    <w:rsid w:val="00E81E48"/>
    <w:rsid w:val="00E86BFC"/>
    <w:rsid w:val="00E86ED1"/>
    <w:rsid w:val="00E90D77"/>
    <w:rsid w:val="00E91DC9"/>
    <w:rsid w:val="00E942F8"/>
    <w:rsid w:val="00EA1181"/>
    <w:rsid w:val="00EC0B65"/>
    <w:rsid w:val="00EE413B"/>
    <w:rsid w:val="00EE493C"/>
    <w:rsid w:val="00EF10ED"/>
    <w:rsid w:val="00EF7AF8"/>
    <w:rsid w:val="00F06343"/>
    <w:rsid w:val="00F13DDF"/>
    <w:rsid w:val="00F1789C"/>
    <w:rsid w:val="00F22202"/>
    <w:rsid w:val="00F37267"/>
    <w:rsid w:val="00F62CF1"/>
    <w:rsid w:val="00F74666"/>
    <w:rsid w:val="00F97351"/>
    <w:rsid w:val="00FA1E25"/>
    <w:rsid w:val="00FA48BE"/>
    <w:rsid w:val="00FA5031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8142B7B69944D98ABE7C969352BD6" ma:contentTypeVersion="0" ma:contentTypeDescription="Utwórz nowy dokument." ma:contentTypeScope="" ma:versionID="d3df6f07b34bb3cdaa410139a3d38c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06794-ACD0-43C6-B29D-355E4459A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42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24</cp:revision>
  <cp:lastPrinted>2021-09-23T11:47:00Z</cp:lastPrinted>
  <dcterms:created xsi:type="dcterms:W3CDTF">2025-02-03T14:23:00Z</dcterms:created>
  <dcterms:modified xsi:type="dcterms:W3CDTF">2026-03-26T11:21:00Z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0x0101006348142B7B69944D98ABE7C969352BD6</vt:lpwstr>
  </property>
</Properties>
</file>